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07B3E" w:rsidRPr="00D07B3E">
        <w:rPr>
          <w:rFonts w:eastAsia="Arial"/>
          <w:b/>
          <w:kern w:val="3"/>
          <w:sz w:val="24"/>
          <w:szCs w:val="24"/>
          <w:lang w:eastAsia="zh-CN"/>
        </w:rPr>
        <w:t>г. Нурлат, ул. Циолковского, д. 11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2D0E2D" w:rsidRPr="002D0E2D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числе: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4687F" w:rsidRPr="0084687F">
        <w:rPr>
          <w:color w:val="000000"/>
          <w:kern w:val="3"/>
          <w:sz w:val="24"/>
          <w:szCs w:val="24"/>
          <w:lang w:eastAsia="zh-CN" w:bidi="hi-IN"/>
        </w:rPr>
        <w:t>Ремонт подвального помещения</w:t>
      </w:r>
      <w:r w:rsidR="0084687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D07B3E" w:rsidRPr="00D07B3E">
        <w:rPr>
          <w:b/>
          <w:color w:val="000000"/>
          <w:kern w:val="3"/>
          <w:sz w:val="24"/>
          <w:szCs w:val="24"/>
          <w:lang w:eastAsia="zh-CN" w:bidi="hi-IN"/>
        </w:rPr>
        <w:t>264 513,60</w:t>
      </w:r>
      <w:r w:rsidR="00D07B3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07B3E" w:rsidRPr="00D07B3E">
        <w:rPr>
          <w:b/>
          <w:bCs/>
          <w:color w:val="000000"/>
          <w:kern w:val="3"/>
          <w:sz w:val="24"/>
          <w:szCs w:val="24"/>
          <w:lang w:eastAsia="zh-CN" w:bidi="hi-IN"/>
        </w:rPr>
        <w:t>25 198,60</w:t>
      </w:r>
      <w:r w:rsidR="00D07B3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07B3E" w:rsidRPr="00D07B3E">
        <w:rPr>
          <w:b/>
          <w:bCs/>
          <w:color w:val="000000"/>
          <w:kern w:val="3"/>
          <w:sz w:val="24"/>
          <w:szCs w:val="24"/>
          <w:lang w:eastAsia="zh-CN" w:bidi="hi-IN"/>
        </w:rPr>
        <w:t>7 645,14</w:t>
      </w:r>
      <w:r w:rsidR="00D07B3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0E2D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3CF8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4687F"/>
    <w:rsid w:val="00863897"/>
    <w:rsid w:val="00864D74"/>
    <w:rsid w:val="008775CC"/>
    <w:rsid w:val="008B408D"/>
    <w:rsid w:val="008C05F3"/>
    <w:rsid w:val="008C46E1"/>
    <w:rsid w:val="008C5699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07B3E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1287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163DD-2724-472A-B965-4E6ECB318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299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2024-06-21T11:09:00Z</dcterms:created>
  <dcterms:modified xsi:type="dcterms:W3CDTF">2024-07-01T06:47:00Z</dcterms:modified>
</cp:coreProperties>
</file>